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98665" w14:textId="77777777" w:rsidR="0080232C" w:rsidRDefault="0080232C" w:rsidP="008023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SPROTBURGH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6D359FF7" w14:textId="77777777" w:rsidR="0080232C" w:rsidRDefault="0080232C" w:rsidP="008023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St.Margaret’s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Fish Street Hill, London.</w:t>
      </w:r>
    </w:p>
    <w:p w14:paraId="3D46A750" w14:textId="77777777" w:rsidR="0080232C" w:rsidRDefault="0080232C" w:rsidP="008023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D8725" w14:textId="77777777" w:rsidR="0080232C" w:rsidRDefault="0080232C" w:rsidP="008023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86838B" w14:textId="77777777" w:rsidR="0080232C" w:rsidRDefault="0080232C" w:rsidP="008023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May1400</w:t>
      </w:r>
      <w:r>
        <w:rPr>
          <w:rFonts w:ascii="Times New Roman" w:hAnsi="Times New Roman" w:cs="Times New Roman"/>
          <w:sz w:val="24"/>
          <w:szCs w:val="24"/>
        </w:rPr>
        <w:tab/>
        <w:t>He made his Will, in which he left £20 for the bell tower and nave works.</w:t>
      </w:r>
    </w:p>
    <w:p w14:paraId="7D710A97" w14:textId="77777777" w:rsidR="0080232C" w:rsidRDefault="0080232C" w:rsidP="008023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74B02B4E" w14:textId="77777777" w:rsidR="0080232C" w:rsidRDefault="0080232C" w:rsidP="0080232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pp.113 and 242)</w:t>
      </w:r>
    </w:p>
    <w:p w14:paraId="257A4832" w14:textId="77777777" w:rsidR="0080232C" w:rsidRDefault="0080232C" w:rsidP="008023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07F8D" w14:textId="77777777" w:rsidR="0080232C" w:rsidRDefault="0080232C" w:rsidP="008023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9A38CF" w14:textId="77777777" w:rsidR="0080232C" w:rsidRDefault="0080232C" w:rsidP="008023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777FBAC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5018E" w14:textId="77777777" w:rsidR="0080232C" w:rsidRDefault="0080232C" w:rsidP="009139A6">
      <w:r>
        <w:separator/>
      </w:r>
    </w:p>
  </w:endnote>
  <w:endnote w:type="continuationSeparator" w:id="0">
    <w:p w14:paraId="751AE1D4" w14:textId="77777777" w:rsidR="0080232C" w:rsidRDefault="008023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E2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35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0F5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DC11A" w14:textId="77777777" w:rsidR="0080232C" w:rsidRDefault="0080232C" w:rsidP="009139A6">
      <w:r>
        <w:separator/>
      </w:r>
    </w:p>
  </w:footnote>
  <w:footnote w:type="continuationSeparator" w:id="0">
    <w:p w14:paraId="28655865" w14:textId="77777777" w:rsidR="0080232C" w:rsidRDefault="008023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5EB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337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D0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32C"/>
    <w:rsid w:val="000666E0"/>
    <w:rsid w:val="002510B7"/>
    <w:rsid w:val="005C130B"/>
    <w:rsid w:val="0080232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E5A20"/>
  <w15:chartTrackingRefBased/>
  <w15:docId w15:val="{CE3D1F6F-070B-4CF6-8032-6E746331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2021-06-08T20:32:00Z</dcterms:created>
  <dcterms:modified xsi:type="dcterms:W3CDTF">2021-06-08T20:33:00Z</dcterms:modified>
</cp:coreProperties>
</file>